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  <w:r w:rsidR="00D77E6D">
        <w:rPr>
          <w:rFonts w:ascii="Times New Roman" w:hAnsi="Times New Roman"/>
          <w:b/>
          <w:noProof/>
          <w:sz w:val="44"/>
          <w:szCs w:val="44"/>
        </w:rPr>
        <w:t xml:space="preserve"> </w:t>
      </w:r>
    </w:p>
    <w:p w:rsidR="006562EB" w:rsidRPr="006E13DF" w:rsidRDefault="002E7E08" w:rsidP="00384E4B">
      <w:pPr>
        <w:rPr>
          <w:rFonts w:ascii="Arial" w:hAnsi="Arial" w:cs="Arial"/>
        </w:rPr>
      </w:pPr>
      <w:r w:rsidRPr="002E7E0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D77E6D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Page 1 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throat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neck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shoulder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stomach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elbow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wrist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finger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knee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ankle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earache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stomachache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sore throat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break your leg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hurt your foot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thermometer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breathe in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breathe out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hold your breath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lift your arm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bend your elbow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6EF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take your pulse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6EF0" w:rsidRPr="00504A65" w:rsidTr="0064590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6EF0" w:rsidRPr="009C3DEB" w:rsidRDefault="001A6EF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1A6EF0" w:rsidRPr="001A6EF0" w:rsidRDefault="001A6EF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A6EF0">
              <w:rPr>
                <w:rFonts w:ascii="Times New Roman" w:hAnsi="Times New Roman"/>
                <w:color w:val="000000"/>
              </w:rPr>
              <w:t>take a temperature</w:t>
            </w:r>
          </w:p>
        </w:tc>
        <w:tc>
          <w:tcPr>
            <w:tcW w:w="6693" w:type="dxa"/>
          </w:tcPr>
          <w:p w:rsidR="001A6EF0" w:rsidRPr="009C3DEB" w:rsidRDefault="001A6EF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EF0" w:rsidRDefault="001A6EF0" w:rsidP="00814CB4">
      <w:r>
        <w:separator/>
      </w:r>
    </w:p>
  </w:endnote>
  <w:endnote w:type="continuationSeparator" w:id="1">
    <w:p w:rsidR="001A6EF0" w:rsidRDefault="001A6EF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EF0" w:rsidRDefault="001A6EF0" w:rsidP="00814CB4">
      <w:r>
        <w:separator/>
      </w:r>
    </w:p>
  </w:footnote>
  <w:footnote w:type="continuationSeparator" w:id="1">
    <w:p w:rsidR="001A6EF0" w:rsidRDefault="001A6EF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1A6EF0">
      <w:rPr>
        <w:rFonts w:ascii="Times New Roman" w:hAnsi="Times New Roman"/>
        <w:color w:val="4F6228" w:themeColor="accent3" w:themeShade="80"/>
        <w:sz w:val="32"/>
        <w:szCs w:val="32"/>
      </w:rPr>
      <w:t>16 Healthcare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B7FF9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B6E8C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A6EF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64C"/>
    <w:rsid w:val="002E69DB"/>
    <w:rsid w:val="002E7E08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B7FF9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77E6D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4</cp:revision>
  <cp:lastPrinted>2009-05-22T01:57:00Z</cp:lastPrinted>
  <dcterms:created xsi:type="dcterms:W3CDTF">2009-05-31T19:13:00Z</dcterms:created>
  <dcterms:modified xsi:type="dcterms:W3CDTF">2009-05-31T19:30:00Z</dcterms:modified>
</cp:coreProperties>
</file>